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667D" w:rsidRDefault="0049767D" w:rsidP="00277D0F"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1312" behindDoc="0" locked="1" layoutInCell="0" allowOverlap="1">
                <wp:simplePos x="0" y="0"/>
                <wp:positionH relativeFrom="page">
                  <wp:posOffset>710565</wp:posOffset>
                </wp:positionH>
                <wp:positionV relativeFrom="page">
                  <wp:posOffset>1958975</wp:posOffset>
                </wp:positionV>
                <wp:extent cx="5539105" cy="1283335"/>
                <wp:effectExtent l="0" t="0" r="0" b="12065"/>
                <wp:wrapNone/>
                <wp:docPr id="1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9105" cy="1283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2A9D" w:rsidRPr="009B6615" w:rsidRDefault="004B5A75" w:rsidP="008567D1">
                            <w:pPr>
                              <w:pStyle w:val="1SUDOE-TtuloPortada"/>
                              <w:rPr>
                                <w:lang w:val="es-ES"/>
                              </w:rPr>
                            </w:pPr>
                            <w:r w:rsidRPr="009B6615">
                              <w:rPr>
                                <w:lang w:val="es-ES"/>
                              </w:rPr>
                              <w:t>C</w:t>
                            </w:r>
                            <w:r w:rsidR="009B6615" w:rsidRPr="009B6615">
                              <w:rPr>
                                <w:lang w:val="es-ES"/>
                              </w:rPr>
                              <w:t>oncurso</w:t>
                            </w:r>
                            <w:r w:rsidR="00596D6D" w:rsidRPr="009B6615">
                              <w:rPr>
                                <w:lang w:val="es-ES"/>
                              </w:rPr>
                              <w:t xml:space="preserve"> «</w:t>
                            </w:r>
                            <w:r w:rsidR="009B6615" w:rsidRPr="00B82A20">
                              <w:rPr>
                                <w:lang w:val="pt-PT"/>
                              </w:rPr>
                              <w:t>Dia da Cooperação</w:t>
                            </w:r>
                            <w:r w:rsidR="009B6615">
                              <w:rPr>
                                <w:lang w:val="pt-PT"/>
                              </w:rPr>
                              <w:t xml:space="preserve"> </w:t>
                            </w:r>
                            <w:r w:rsidR="009B6615" w:rsidRPr="00B82A20">
                              <w:rPr>
                                <w:lang w:val="pt-PT"/>
                              </w:rPr>
                              <w:t>Europ</w:t>
                            </w:r>
                            <w:r w:rsidR="009B6615">
                              <w:rPr>
                                <w:lang w:val="pt-PT"/>
                              </w:rPr>
                              <w:t>e</w:t>
                            </w:r>
                            <w:r w:rsidR="00E02F19">
                              <w:rPr>
                                <w:lang w:val="pt-PT"/>
                              </w:rPr>
                              <w:t>i</w:t>
                            </w:r>
                            <w:r w:rsidR="009B6615">
                              <w:rPr>
                                <w:lang w:val="pt-PT"/>
                              </w:rPr>
                              <w:t>a</w:t>
                            </w:r>
                            <w:r w:rsidR="00596D6D" w:rsidRPr="009B6615">
                              <w:rPr>
                                <w:lang w:val="es-ES"/>
                              </w:rPr>
                              <w:t>»</w:t>
                            </w:r>
                          </w:p>
                          <w:p w:rsidR="00E52A9D" w:rsidRDefault="009B6615" w:rsidP="003E667D">
                            <w:pPr>
                              <w:pStyle w:val="3SUDOE-SubtituloportadaNaranja"/>
                            </w:pPr>
                            <w:r>
                              <w:rPr>
                                <w:lang w:val="es-ES"/>
                              </w:rPr>
                              <w:t>Termos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55.95pt;margin-top:154.25pt;width:436.15pt;height:101.0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" o:allowincell="f" filled="f" stroked="f">
                <v:textbox>
                  <w:txbxContent>
                    <w:p w:rsidR="00E52A9D" w:rsidRPr="009B6615" w:rsidRDefault="004B5A75" w:rsidP="008567D1">
                      <w:pPr>
                        <w:pStyle w:val="1SUDOE-TtuloPortada"/>
                        <w:rPr>
                          <w:lang w:val="es-ES"/>
                        </w:rPr>
                      </w:pPr>
                      <w:r w:rsidRPr="009B6615">
                        <w:rPr>
                          <w:lang w:val="es-ES"/>
                        </w:rPr>
                        <w:t>C</w:t>
                      </w:r>
                      <w:r w:rsidR="009B6615" w:rsidRPr="009B6615">
                        <w:rPr>
                          <w:lang w:val="es-ES"/>
                        </w:rPr>
                        <w:t>oncurso</w:t>
                      </w:r>
                      <w:r w:rsidR="00596D6D" w:rsidRPr="009B6615">
                        <w:rPr>
                          <w:lang w:val="es-ES"/>
                        </w:rPr>
                        <w:t xml:space="preserve"> «</w:t>
                      </w:r>
                      <w:r w:rsidR="009B6615" w:rsidRPr="00B82A20">
                        <w:rPr>
                          <w:lang w:val="pt-PT"/>
                        </w:rPr>
                        <w:t>Dia da Cooperação</w:t>
                      </w:r>
                      <w:r w:rsidR="009B6615">
                        <w:rPr>
                          <w:lang w:val="pt-PT"/>
                        </w:rPr>
                        <w:t xml:space="preserve"> </w:t>
                      </w:r>
                      <w:r w:rsidR="009B6615" w:rsidRPr="00B82A20">
                        <w:rPr>
                          <w:lang w:val="pt-PT"/>
                        </w:rPr>
                        <w:t>Europ</w:t>
                      </w:r>
                      <w:r w:rsidR="009B6615">
                        <w:rPr>
                          <w:lang w:val="pt-PT"/>
                        </w:rPr>
                        <w:t>e</w:t>
                      </w:r>
                      <w:r w:rsidR="00E02F19">
                        <w:rPr>
                          <w:lang w:val="pt-PT"/>
                        </w:rPr>
                        <w:t>i</w:t>
                      </w:r>
                      <w:r w:rsidR="009B6615">
                        <w:rPr>
                          <w:lang w:val="pt-PT"/>
                        </w:rPr>
                        <w:t>a</w:t>
                      </w:r>
                      <w:r w:rsidR="00596D6D" w:rsidRPr="009B6615">
                        <w:rPr>
                          <w:lang w:val="es-ES"/>
                        </w:rPr>
                        <w:t>»</w:t>
                      </w:r>
                    </w:p>
                    <w:p w:rsidR="00E52A9D" w:rsidRDefault="009B6615" w:rsidP="003E667D">
                      <w:pPr>
                        <w:pStyle w:val="3SUDOE-SubtituloportadaNaranja"/>
                      </w:pPr>
                      <w:r>
                        <w:rPr>
                          <w:lang w:val="es-ES"/>
                        </w:rPr>
                        <w:t>Termos</w:t>
                      </w:r>
                    </w:p>
                  </w:txbxContent>
                </v:textbox>
                <w10:wrap anchorx="page" anchory="page"/>
                <w10:anchorlock/>
              </v:rect>
            </w:pict>
          </mc:Fallback>
        </mc:AlternateContent>
      </w:r>
    </w:p>
    <w:p w:rsidR="00F74B79" w:rsidRPr="00060D55" w:rsidRDefault="0049767D" w:rsidP="009B6615">
      <w:pPr>
        <w:pStyle w:val="4SUDOE-TITULAR"/>
        <w:jc w:val="both"/>
      </w:pPr>
      <w:r>
        <w:rPr>
          <w:noProof/>
          <w:lang w:val="es-ES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1532890</wp:posOffset>
            </wp:positionH>
            <wp:positionV relativeFrom="paragraph">
              <wp:posOffset>2410460</wp:posOffset>
            </wp:positionV>
            <wp:extent cx="4864100" cy="5427980"/>
            <wp:effectExtent l="0" t="0" r="0" b="7620"/>
            <wp:wrapThrough wrapText="bothSides">
              <wp:wrapPolygon edited="0">
                <wp:start x="18724" y="0"/>
                <wp:lineTo x="13986" y="1314"/>
                <wp:lineTo x="9926" y="1718"/>
                <wp:lineTo x="9587" y="2931"/>
                <wp:lineTo x="10039" y="3639"/>
                <wp:lineTo x="12295" y="4852"/>
                <wp:lineTo x="12520" y="8086"/>
                <wp:lineTo x="2481" y="8389"/>
                <wp:lineTo x="2030" y="9703"/>
                <wp:lineTo x="2143" y="11118"/>
                <wp:lineTo x="1579" y="12028"/>
                <wp:lineTo x="1579" y="12938"/>
                <wp:lineTo x="1015" y="13544"/>
                <wp:lineTo x="564" y="14252"/>
                <wp:lineTo x="0" y="14858"/>
                <wp:lineTo x="677" y="16172"/>
                <wp:lineTo x="0" y="17284"/>
                <wp:lineTo x="0" y="17587"/>
                <wp:lineTo x="1241" y="17789"/>
                <wp:lineTo x="3384" y="19407"/>
                <wp:lineTo x="3384" y="20721"/>
                <wp:lineTo x="6316" y="21327"/>
                <wp:lineTo x="6316" y="21529"/>
                <wp:lineTo x="6993" y="21529"/>
                <wp:lineTo x="10715" y="21024"/>
                <wp:lineTo x="8685" y="19407"/>
                <wp:lineTo x="13310" y="18194"/>
                <wp:lineTo x="13535" y="17789"/>
                <wp:lineTo x="16806" y="17789"/>
                <wp:lineTo x="16919" y="17082"/>
                <wp:lineTo x="12069" y="16172"/>
                <wp:lineTo x="15678" y="14656"/>
                <wp:lineTo x="16468" y="14555"/>
                <wp:lineTo x="16919" y="13746"/>
                <wp:lineTo x="16693" y="12938"/>
                <wp:lineTo x="19513" y="12635"/>
                <wp:lineTo x="20077" y="10613"/>
                <wp:lineTo x="19964" y="7075"/>
                <wp:lineTo x="19626" y="6469"/>
                <wp:lineTo x="20077" y="5458"/>
                <wp:lineTo x="19964" y="4953"/>
                <wp:lineTo x="19513" y="4852"/>
                <wp:lineTo x="20190" y="3841"/>
                <wp:lineTo x="19739" y="0"/>
                <wp:lineTo x="19401" y="0"/>
                <wp:lineTo x="18724" y="0"/>
              </wp:wrapPolygon>
            </wp:wrapThrough>
            <wp:docPr id="11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100" cy="542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667D">
        <w:rPr>
          <w:lang w:val="es-ES"/>
        </w:rPr>
        <w:br w:type="page"/>
      </w:r>
    </w:p>
    <w:p w:rsidR="009B6615" w:rsidRPr="009B6615" w:rsidRDefault="009B6615" w:rsidP="009B6615">
      <w:pPr>
        <w:jc w:val="both"/>
        <w:rPr>
          <w:rFonts w:ascii="OpenSans-Bold" w:hAnsi="OpenSans-Bold" w:cs="OpenSans-Bold"/>
          <w:b/>
          <w:bCs/>
          <w:color w:val="002087"/>
          <w:szCs w:val="16"/>
          <w:lang w:val="es-ES"/>
        </w:rPr>
      </w:pPr>
      <w:r w:rsidRPr="009B6615">
        <w:rPr>
          <w:rFonts w:ascii="OpenSans-Bold" w:hAnsi="OpenSans-Bold" w:cs="OpenSans-Bold"/>
          <w:b/>
          <w:bCs/>
          <w:color w:val="002087"/>
          <w:szCs w:val="16"/>
          <w:lang w:val="es-ES"/>
        </w:rPr>
        <w:lastRenderedPageBreak/>
        <w:t>Objeto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No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âmbito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Europeu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Cooperação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(https://ecday.eu/), o programa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Interreg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Sudoe organiza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concurso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criativo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objetivo de mostrar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projetos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que cofinancia. </w:t>
      </w: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Para participar,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interessados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representar,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num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dos formatos permitidos 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detalhados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seguida,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projeto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cofinanciado pelo Programa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Interreg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Sudoe, durante o período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programação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2014-2020. Os participantes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podem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participar o número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vezes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que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desejarem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O concurso funciona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sob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a forma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três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categorias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: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</w:p>
    <w:p w:rsidR="009B6615" w:rsidRDefault="009B6615" w:rsidP="009B6615">
      <w:pPr>
        <w:pStyle w:val="Prrafodelista"/>
        <w:numPr>
          <w:ilvl w:val="0"/>
          <w:numId w:val="8"/>
        </w:numPr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  <w:proofErr w:type="spellStart"/>
      <w:r w:rsidRPr="009B6615">
        <w:rPr>
          <w:rFonts w:ascii="OpenSans" w:hAnsi="OpenSans" w:cs="OpenSans"/>
          <w:color w:val="000000"/>
          <w:sz w:val="22"/>
          <w:szCs w:val="20"/>
          <w:u w:val="single"/>
          <w:lang w:val="es-ES"/>
        </w:rPr>
        <w:t>Narrações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: 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histórias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originais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ultrapassar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as 1500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palavras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ser enviadas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formato Word.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Podem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ser enviadas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espanhol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francês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português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e/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ou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inglês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</w:t>
      </w:r>
    </w:p>
    <w:p w:rsidR="009B6615" w:rsidRDefault="009B6615" w:rsidP="009B6615">
      <w:pPr>
        <w:pStyle w:val="Prrafodelista"/>
        <w:numPr>
          <w:ilvl w:val="0"/>
          <w:numId w:val="8"/>
        </w:numPr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  <w:proofErr w:type="spellStart"/>
      <w:r w:rsidRPr="009B6615">
        <w:rPr>
          <w:rFonts w:ascii="OpenSans" w:hAnsi="OpenSans" w:cs="OpenSans"/>
          <w:color w:val="000000"/>
          <w:sz w:val="22"/>
          <w:szCs w:val="20"/>
          <w:u w:val="single"/>
          <w:lang w:val="es-ES"/>
        </w:rPr>
        <w:t>Fotografias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u w:val="single"/>
          <w:lang w:val="es-ES"/>
        </w:rPr>
        <w:t>:</w:t>
      </w:r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fotografias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originais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 enviadas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maior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resolução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possível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</w:t>
      </w:r>
    </w:p>
    <w:p w:rsidR="009B6615" w:rsidRDefault="009B6615" w:rsidP="009B6615">
      <w:pPr>
        <w:pStyle w:val="Prrafodelista"/>
        <w:numPr>
          <w:ilvl w:val="0"/>
          <w:numId w:val="8"/>
        </w:numPr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  <w:r w:rsidRPr="009B6615">
        <w:rPr>
          <w:rFonts w:ascii="OpenSans" w:hAnsi="OpenSans" w:cs="OpenSans"/>
          <w:color w:val="000000"/>
          <w:sz w:val="22"/>
          <w:szCs w:val="20"/>
          <w:u w:val="single"/>
          <w:lang w:val="es-ES"/>
        </w:rPr>
        <w:t>Vídeos:</w:t>
      </w:r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Os vídeos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ter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mais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2 minutos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duração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ser enviados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formato MP4,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melhor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qualidade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possível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Consoante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o caso, é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necessário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ter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conta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consentimento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escrito 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assinado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da(s)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pessoa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(s) que </w:t>
      </w:r>
      <w:proofErr w:type="spellStart"/>
      <w:proofErr w:type="gram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apareça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(</w:t>
      </w:r>
      <w:proofErr w:type="gram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m) no vídeo (documento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anexo). Por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outro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lado, caso o vídeo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contenha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diálogos,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incluídas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legendas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ou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acrescentar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no vídeo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uma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transcrição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escrita dos diálogos. Os diálogos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podem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espanhol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francês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português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ou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inglês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.</w:t>
      </w:r>
    </w:p>
    <w:p w:rsidR="009B6615" w:rsidRPr="009B6615" w:rsidRDefault="009B6615" w:rsidP="009B6615">
      <w:pPr>
        <w:pStyle w:val="Prrafodelista"/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Todos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trabalhos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recebidos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serão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publicados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página web do programa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Interreg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-Sudoe,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numa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secção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especificamente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criada para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esse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tema. </w:t>
      </w:r>
    </w:p>
    <w:p w:rsidR="00750316" w:rsidRPr="009B6615" w:rsidRDefault="00750316" w:rsidP="009B6615">
      <w:pPr>
        <w:jc w:val="both"/>
        <w:rPr>
          <w:rFonts w:ascii="OpenSans-Bold" w:hAnsi="OpenSans-Bold" w:cs="OpenSans-Bold"/>
          <w:b/>
          <w:bCs/>
          <w:color w:val="002087"/>
          <w:szCs w:val="16"/>
          <w:lang w:val="es-ES"/>
        </w:rPr>
      </w:pPr>
    </w:p>
    <w:p w:rsidR="00750316" w:rsidRDefault="009B6615" w:rsidP="009B6615">
      <w:pPr>
        <w:jc w:val="both"/>
        <w:rPr>
          <w:rFonts w:ascii="OpenSans-Bold" w:hAnsi="OpenSans-Bold" w:cs="OpenSans-Bold"/>
          <w:b/>
          <w:bCs/>
          <w:color w:val="002087"/>
          <w:szCs w:val="16"/>
          <w:lang w:val="pt-PT"/>
        </w:rPr>
      </w:pPr>
      <w:r w:rsidRPr="009B6615">
        <w:rPr>
          <w:rFonts w:ascii="OpenSans-Bold" w:hAnsi="OpenSans-Bold" w:cs="OpenSans-Bold"/>
          <w:b/>
          <w:bCs/>
          <w:color w:val="002087"/>
          <w:szCs w:val="16"/>
          <w:lang w:val="pt-PT"/>
        </w:rPr>
        <w:t>Prémio</w:t>
      </w:r>
    </w:p>
    <w:p w:rsidR="009B6615" w:rsidRPr="009B6615" w:rsidRDefault="009B6615" w:rsidP="009B6615">
      <w:pPr>
        <w:jc w:val="both"/>
        <w:rPr>
          <w:rFonts w:ascii="OpenSans-Bold" w:hAnsi="OpenSans-Bold" w:cs="OpenSans-Bold"/>
          <w:b/>
          <w:bCs/>
          <w:color w:val="002087"/>
          <w:szCs w:val="16"/>
          <w:lang w:val="pt-PT"/>
        </w:rPr>
      </w:pP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 xml:space="preserve">Serão atribuídos 7 prémios, 2 por categorias e um especial. 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 xml:space="preserve">Por uma parte, um júri, composto por 3 membros da secretaria conjunta do programa, que seleciona um vencedor por categoria. Para fazer a escolha, o júri valoriza a criatividade do trabalho e a fácil identificação do projeto. Serão positivamente valorizados os trabalhos que reflitam como os projetos afetam o dia a dia das pessoas. 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Por outra parte, é selecionado outro vencedor por cada uma das categorias, com base numa votação pública. Todos os trabalhos serão publicados na nossa página web e serão submetidos ao voto do público. Os trabalhos que obtiverem mais votos em cada categoria recebem um prémio.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Além disso, existe também um prémio de honra, concedido pela secretaria conjunta, para galardoar o trabalho que tenha implicado maior esforço (em função do grupo de participantes – crianças, pessoas com incapacidades, etc. e meios utilizados).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Por último, serão selecionados um conjunto de 12 obras para ilustrar o calendário 2021 do programa Interreg Sudoe.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 xml:space="preserve">O conjunto dos prémios são respeituosos com o meio ambiente. </w:t>
      </w:r>
    </w:p>
    <w:p w:rsidR="00750316" w:rsidRPr="009B6615" w:rsidRDefault="00750316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Default="009B6615" w:rsidP="009B6615">
      <w:pPr>
        <w:jc w:val="both"/>
        <w:rPr>
          <w:rFonts w:ascii="OpenSans-Bold" w:hAnsi="OpenSans-Bold" w:cs="OpenSans-Bold"/>
          <w:b/>
          <w:bCs/>
          <w:color w:val="002087"/>
          <w:szCs w:val="16"/>
          <w:lang w:val="fr-FR"/>
        </w:rPr>
      </w:pPr>
      <w:r w:rsidRPr="009B6615">
        <w:rPr>
          <w:rFonts w:ascii="OpenSans-Bold" w:hAnsi="OpenSans-Bold" w:cs="OpenSans-Bold"/>
          <w:b/>
          <w:bCs/>
          <w:color w:val="002087"/>
          <w:szCs w:val="16"/>
          <w:lang w:val="fr-FR"/>
        </w:rPr>
        <w:t>Participantes</w:t>
      </w:r>
    </w:p>
    <w:p w:rsidR="009B6615" w:rsidRDefault="009B6615" w:rsidP="009B6615">
      <w:pPr>
        <w:jc w:val="both"/>
        <w:rPr>
          <w:rFonts w:ascii="OpenSans-Bold" w:hAnsi="OpenSans-Bold" w:cs="OpenSans-Bold"/>
          <w:b/>
          <w:bCs/>
          <w:color w:val="002087"/>
          <w:szCs w:val="16"/>
          <w:lang w:val="fr-FR"/>
        </w:rPr>
      </w:pPr>
    </w:p>
    <w:p w:rsidR="009B6615" w:rsidRDefault="009B6615" w:rsidP="009B6615">
      <w:pPr>
        <w:jc w:val="both"/>
        <w:rPr>
          <w:rFonts w:ascii="OpenSans" w:hAnsi="OpenSans" w:cs="OpenSans"/>
          <w:b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lastRenderedPageBreak/>
        <w:t xml:space="preserve">Este concurso é aberto a todas as pessoas maiores de idade. No caso de menores de idade, devem contar com o consentimento escrito e assinado dos tutores legais </w:t>
      </w:r>
      <w:r w:rsidRPr="009B6615">
        <w:rPr>
          <w:rFonts w:ascii="OpenSans" w:hAnsi="OpenSans" w:cs="OpenSans"/>
          <w:b/>
          <w:color w:val="000000"/>
          <w:sz w:val="22"/>
          <w:szCs w:val="20"/>
          <w:lang w:val="pt-PT"/>
        </w:rPr>
        <w:t>(documento em anexo).</w:t>
      </w:r>
    </w:p>
    <w:p w:rsidR="009B6615" w:rsidRPr="009B6615" w:rsidRDefault="009B6615" w:rsidP="009B6615">
      <w:pPr>
        <w:jc w:val="both"/>
        <w:rPr>
          <w:rFonts w:ascii="OpenSans" w:hAnsi="OpenSans" w:cs="OpenSans"/>
          <w:b/>
          <w:color w:val="000000"/>
          <w:sz w:val="22"/>
          <w:szCs w:val="20"/>
          <w:lang w:val="pt-PT"/>
        </w:rPr>
      </w:pPr>
    </w:p>
    <w:p w:rsidR="00750316" w:rsidRDefault="009B6615" w:rsidP="009B6615">
      <w:pPr>
        <w:jc w:val="both"/>
        <w:rPr>
          <w:rFonts w:ascii="OpenSans-Bold" w:hAnsi="OpenSans-Bold" w:cs="OpenSans-Bold"/>
          <w:b/>
          <w:bCs/>
          <w:color w:val="002087"/>
          <w:szCs w:val="16"/>
        </w:rPr>
      </w:pPr>
      <w:proofErr w:type="spellStart"/>
      <w:r w:rsidRPr="009B6615">
        <w:rPr>
          <w:rFonts w:ascii="OpenSans-Bold" w:hAnsi="OpenSans-Bold" w:cs="OpenSans-Bold"/>
          <w:b/>
          <w:bCs/>
          <w:color w:val="002087"/>
          <w:szCs w:val="16"/>
        </w:rPr>
        <w:t>Procedimento</w:t>
      </w:r>
      <w:proofErr w:type="spellEnd"/>
    </w:p>
    <w:p w:rsidR="009B6615" w:rsidRDefault="009B6615" w:rsidP="009B6615">
      <w:pPr>
        <w:jc w:val="both"/>
        <w:rPr>
          <w:rFonts w:ascii="OpenSans-Bold" w:hAnsi="OpenSans-Bold" w:cs="OpenSans-Bold"/>
          <w:b/>
          <w:bCs/>
          <w:color w:val="002087"/>
          <w:szCs w:val="16"/>
        </w:rPr>
      </w:pP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 xml:space="preserve">Para participar, os participantes devem enviar o trabalho (em anexo) por email, respeitando as instruções indicadas nesta comunicação, a </w:t>
      </w:r>
      <w:r w:rsidRPr="009B6615">
        <w:rPr>
          <w:rFonts w:ascii="OpenSans" w:hAnsi="OpenSans" w:cs="OpenSans"/>
          <w:color w:val="000000"/>
          <w:sz w:val="22"/>
          <w:szCs w:val="20"/>
          <w:lang w:val="fr-FR"/>
        </w:rPr>
        <w:fldChar w:fldCharType="begin"/>
      </w:r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instrText xml:space="preserve"> HYPERLINK "mailto:Andrea.rodriguez@interreg-sudoe.eu" </w:instrText>
      </w:r>
      <w:r w:rsidRPr="009B6615">
        <w:rPr>
          <w:rFonts w:ascii="OpenSans" w:hAnsi="OpenSans" w:cs="OpenSans"/>
          <w:color w:val="000000"/>
          <w:sz w:val="22"/>
          <w:szCs w:val="20"/>
          <w:lang w:val="fr-FR"/>
        </w:rPr>
        <w:fldChar w:fldCharType="separate"/>
      </w:r>
      <w:r w:rsidRPr="009B6615">
        <w:rPr>
          <w:rStyle w:val="Hipervnculo"/>
          <w:rFonts w:ascii="OpenSans" w:hAnsi="OpenSans" w:cs="OpenSans"/>
          <w:sz w:val="22"/>
          <w:szCs w:val="20"/>
          <w:lang w:val="pt-PT"/>
        </w:rPr>
        <w:t>Andrea.rodriguez@interreg-sudoe.eu</w:t>
      </w:r>
      <w:r w:rsidRPr="009B6615">
        <w:rPr>
          <w:rFonts w:ascii="OpenSans" w:hAnsi="OpenSans" w:cs="OpenSans"/>
          <w:color w:val="000000"/>
          <w:sz w:val="22"/>
          <w:szCs w:val="20"/>
          <w:lang w:val="fr-FR"/>
        </w:rPr>
        <w:fldChar w:fldCharType="end"/>
      </w: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 xml:space="preserve">, e indicar no  assunto do email “Concurso ECD”. No corpo do email, é necessário indicar os seguintes elementos: 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Pr="009B6615" w:rsidRDefault="009B6615" w:rsidP="009B6615">
      <w:pPr>
        <w:numPr>
          <w:ilvl w:val="0"/>
          <w:numId w:val="9"/>
        </w:num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Título do trabalho,</w:t>
      </w:r>
    </w:p>
    <w:p w:rsidR="009B6615" w:rsidRPr="009B6615" w:rsidRDefault="009B6615" w:rsidP="009B6615">
      <w:pPr>
        <w:numPr>
          <w:ilvl w:val="0"/>
          <w:numId w:val="9"/>
        </w:num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Autor do trabalho,</w:t>
      </w:r>
    </w:p>
    <w:p w:rsidR="009B6615" w:rsidRPr="009B6615" w:rsidRDefault="009B6615" w:rsidP="009B6615">
      <w:pPr>
        <w:numPr>
          <w:ilvl w:val="0"/>
          <w:numId w:val="9"/>
        </w:num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Formato,</w:t>
      </w:r>
    </w:p>
    <w:p w:rsidR="009B6615" w:rsidRPr="009B6615" w:rsidRDefault="009B6615" w:rsidP="009B6615">
      <w:pPr>
        <w:numPr>
          <w:ilvl w:val="0"/>
          <w:numId w:val="9"/>
        </w:num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Ano,</w:t>
      </w:r>
    </w:p>
    <w:p w:rsidR="009B6615" w:rsidRPr="009B6615" w:rsidRDefault="009B6615" w:rsidP="009B6615">
      <w:pPr>
        <w:numPr>
          <w:ilvl w:val="0"/>
          <w:numId w:val="9"/>
        </w:num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Projeto Sudoe a que faz referência,</w:t>
      </w:r>
    </w:p>
    <w:p w:rsidR="009B6615" w:rsidRPr="009B6615" w:rsidRDefault="009B6615" w:rsidP="009B6615">
      <w:pPr>
        <w:numPr>
          <w:ilvl w:val="0"/>
          <w:numId w:val="9"/>
        </w:num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Dados de contacto (email e/ou telefone),</w:t>
      </w:r>
    </w:p>
    <w:p w:rsidR="009B6615" w:rsidRDefault="009B6615" w:rsidP="009B6615">
      <w:pPr>
        <w:numPr>
          <w:ilvl w:val="0"/>
          <w:numId w:val="9"/>
        </w:num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Redes sociais (opcional – para comunicação pública de vencedores).</w:t>
      </w:r>
    </w:p>
    <w:p w:rsidR="009B6615" w:rsidRPr="009B6615" w:rsidRDefault="009B6615" w:rsidP="009B6615">
      <w:pPr>
        <w:ind w:left="720"/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No caso em que não seja possível enviar o trabalho em anexo, este deve ser enviado por WeTransfer. É ainda necessário  enviar um email com todos os elementos indicados em cima e referindo que o envio foi feito por WeTransfer.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 xml:space="preserve">O prazo de participação tem início a 10 de julho e termina a 4 de setembro. Os trabalhos serão publicadas no nosso website no dia 7 de setembro e serão submetidas ao voto do público até 18 de setembro. Os vencedores serão anunciados no dia 21 de setembro de 2020. </w:t>
      </w: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 xml:space="preserve">Apenas serão aceites os trabalhos que cumpram os requisitos estipulados nestes termos. Os participantes rebem um email com a confirmação da receção dos trabalhos enviados. </w:t>
      </w:r>
    </w:p>
    <w:p w:rsidR="004B5A75" w:rsidRPr="009B6615" w:rsidRDefault="004B5A75" w:rsidP="004B5A7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4B5A75" w:rsidRPr="009B6615" w:rsidRDefault="004B5A75" w:rsidP="004B5A75">
      <w:pPr>
        <w:jc w:val="both"/>
        <w:rPr>
          <w:rFonts w:ascii="OpenSans" w:hAnsi="OpenSans" w:cs="OpenSans"/>
          <w:color w:val="000000"/>
          <w:sz w:val="22"/>
          <w:szCs w:val="20"/>
          <w:lang w:val="es-ES"/>
        </w:rPr>
      </w:pPr>
    </w:p>
    <w:p w:rsidR="009B6615" w:rsidRPr="009B6615" w:rsidRDefault="009B6615" w:rsidP="009B6615">
      <w:pPr>
        <w:rPr>
          <w:rFonts w:ascii="OpenSans-Bold" w:hAnsi="OpenSans-Bold" w:cs="OpenSans-Bold"/>
          <w:b/>
          <w:bCs/>
          <w:color w:val="002087"/>
          <w:szCs w:val="16"/>
          <w:lang w:val="pt-PT"/>
        </w:rPr>
      </w:pPr>
      <w:r w:rsidRPr="009B6615">
        <w:rPr>
          <w:rFonts w:ascii="OpenSans-Bold" w:hAnsi="OpenSans-Bold" w:cs="OpenSans-Bold"/>
          <w:b/>
          <w:bCs/>
          <w:color w:val="002087"/>
          <w:szCs w:val="16"/>
          <w:lang w:val="pt-PT"/>
        </w:rPr>
        <w:t>Copyright e proteção de dados</w:t>
      </w:r>
    </w:p>
    <w:p w:rsidR="00750316" w:rsidRPr="009B6615" w:rsidRDefault="00750316" w:rsidP="004B5A75">
      <w:pPr>
        <w:rPr>
          <w:rFonts w:ascii="OpenSans-Bold" w:hAnsi="OpenSans-Bold" w:cs="OpenSans-Bold"/>
          <w:b/>
          <w:bCs/>
          <w:color w:val="002087"/>
          <w:szCs w:val="16"/>
          <w:lang w:val="es-ES"/>
        </w:rPr>
      </w:pPr>
    </w:p>
    <w:p w:rsidR="009B6615" w:rsidRDefault="009B6615" w:rsidP="004B5A75">
      <w:pPr>
        <w:rPr>
          <w:rFonts w:ascii="OpenSans" w:hAnsi="OpenSans" w:cs="OpenSans"/>
          <w:color w:val="000000"/>
          <w:sz w:val="22"/>
          <w:szCs w:val="20"/>
          <w:lang w:val="es-ES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Todos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trabalhos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ser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originais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 os participantes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ter todos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seus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direitos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ou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ter conseguido previamente 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autorizações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proprietários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direitos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autor.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participar no concurso, os participantes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mantêm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todos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direitos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autor das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suas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imagens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vídeos e textos. Os participantes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concedem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programa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Interreg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Sudoe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uma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licença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mundial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exclusiva,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livre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regalias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pela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duração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completa dos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direitos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autor, para utilizar,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armazenar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reproduzir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modificar, criar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trabalhos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vários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imprimir, publicar, comunicar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público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ou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pôr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à 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disposição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do público,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qualquer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formato,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meio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 idioma,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seja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formato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impresso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ou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eletrónico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trabalhos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enviados. O Programa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Interreg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Sudoe está autorizado a conceder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licenças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direitos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enumerados anteriormente 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terceiros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objetivo de promover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trabalhos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publicações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redes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sociais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eventos 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meios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O programa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Interreg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Sudoe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paga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nenhuma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taxa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por esta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utilização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Os participantes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garantem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que o uso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direitos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licença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infringe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agora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 no futuro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direitos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terceiro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estão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acordo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atribuir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responsabilidade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Programa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Interreg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Sudoe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perante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as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reclamações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por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infração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direitos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autor. Os participantes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obter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consentimento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por escrito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qualquer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pessoa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idade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superior a 18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anos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que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seja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identificável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história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Os participantes que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criem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uma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história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alguém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idade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inferior a 18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anos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garantir que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têm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consentimento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por escrito do tutor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dessa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criança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consentimento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incluir 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utilização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história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por parte do Programa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Interreg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Sudoe como referido anteriormente. É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responsabilidade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dos participantes garantir 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obtenção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autorização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necessária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. Os participantes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devem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guardar todos os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formulários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divulgação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obtidos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, dado que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lhes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pode ser pedida a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demonstração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do </w:t>
      </w:r>
      <w:proofErr w:type="spellStart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>consentimento</w:t>
      </w:r>
      <w:proofErr w:type="spellEnd"/>
      <w:r w:rsidRPr="009B6615">
        <w:rPr>
          <w:rFonts w:ascii="OpenSans" w:hAnsi="OpenSans" w:cs="OpenSans"/>
          <w:color w:val="000000"/>
          <w:sz w:val="22"/>
          <w:szCs w:val="20"/>
          <w:lang w:val="es-ES"/>
        </w:rPr>
        <w:t xml:space="preserve"> dado. </w:t>
      </w:r>
    </w:p>
    <w:p w:rsidR="009B6615" w:rsidRDefault="009B6615" w:rsidP="004B5A75">
      <w:pPr>
        <w:rPr>
          <w:rFonts w:ascii="OpenSans" w:hAnsi="OpenSans" w:cs="OpenSans"/>
          <w:color w:val="000000"/>
          <w:sz w:val="22"/>
          <w:szCs w:val="20"/>
          <w:lang w:val="es-ES"/>
        </w:rPr>
      </w:pPr>
    </w:p>
    <w:p w:rsidR="009B6615" w:rsidRPr="009B6615" w:rsidRDefault="009B6615" w:rsidP="009B6615">
      <w:pPr>
        <w:rPr>
          <w:rFonts w:ascii="OpenSans-Bold" w:hAnsi="OpenSans-Bold" w:cs="OpenSans-Bold"/>
          <w:b/>
          <w:bCs/>
          <w:color w:val="002087"/>
          <w:szCs w:val="16"/>
          <w:lang w:val="pt-PT"/>
        </w:rPr>
      </w:pPr>
      <w:r w:rsidRPr="009B6615">
        <w:rPr>
          <w:rFonts w:ascii="OpenSans-Bold" w:hAnsi="OpenSans-Bold" w:cs="OpenSans-Bold"/>
          <w:b/>
          <w:bCs/>
          <w:color w:val="002087"/>
          <w:szCs w:val="16"/>
          <w:lang w:val="pt-PT"/>
        </w:rPr>
        <w:t>Proteção de dados</w:t>
      </w:r>
    </w:p>
    <w:p w:rsidR="00750316" w:rsidRPr="009B6615" w:rsidRDefault="00750316" w:rsidP="004B5A75">
      <w:pPr>
        <w:rPr>
          <w:rFonts w:ascii="OpenSans-Bold" w:hAnsi="OpenSans-Bold" w:cs="OpenSans-Bold"/>
          <w:b/>
          <w:bCs/>
          <w:color w:val="002087"/>
          <w:szCs w:val="16"/>
          <w:lang w:val="es-ES"/>
        </w:rPr>
      </w:pP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 xml:space="preserve">De acordo com a LGPD, os dados pessoais e de contacto dos participantes são incluídos numa base de dados, cujo responsável é a Sociedad Gestora Interreg Espacio Sudoeste Europeo, S.L. Os aspetos relacionados com a proteção de dados estão reunidos no documento em anexo. </w:t>
      </w:r>
    </w:p>
    <w:p w:rsidR="00750316" w:rsidRPr="009B6615" w:rsidRDefault="00750316" w:rsidP="004B5A7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</w:p>
    <w:p w:rsidR="009B6615" w:rsidRPr="009B6615" w:rsidRDefault="009B6615" w:rsidP="009B6615">
      <w:pPr>
        <w:rPr>
          <w:rFonts w:ascii="OpenSans-Bold" w:hAnsi="OpenSans-Bold" w:cs="OpenSans-Bold"/>
          <w:b/>
          <w:bCs/>
          <w:color w:val="002087"/>
          <w:szCs w:val="16"/>
          <w:lang w:val="pt-PT"/>
        </w:rPr>
      </w:pPr>
      <w:r w:rsidRPr="009B6615">
        <w:rPr>
          <w:rFonts w:ascii="OpenSans-Bold" w:hAnsi="OpenSans-Bold" w:cs="OpenSans-Bold"/>
          <w:b/>
          <w:bCs/>
          <w:color w:val="002087"/>
          <w:szCs w:val="16"/>
          <w:lang w:val="pt-PT"/>
        </w:rPr>
        <w:t>Conformidade com as regras do concurso</w:t>
      </w:r>
    </w:p>
    <w:p w:rsidR="00750316" w:rsidRPr="009B6615" w:rsidRDefault="00750316" w:rsidP="004B5A75">
      <w:pPr>
        <w:rPr>
          <w:rFonts w:ascii="OpenSans-Bold" w:hAnsi="OpenSans-Bold" w:cs="OpenSans-Bold"/>
          <w:b/>
          <w:bCs/>
          <w:color w:val="002087"/>
          <w:szCs w:val="16"/>
          <w:lang w:val="pt-PT"/>
        </w:rPr>
      </w:pPr>
    </w:p>
    <w:p w:rsidR="009B6615" w:rsidRPr="009B6615" w:rsidRDefault="009B6615" w:rsidP="009B6615">
      <w:pPr>
        <w:jc w:val="both"/>
        <w:rPr>
          <w:rFonts w:ascii="OpenSans" w:hAnsi="OpenSans" w:cs="OpenSans"/>
          <w:color w:val="000000"/>
          <w:sz w:val="22"/>
          <w:szCs w:val="20"/>
          <w:lang w:val="pt-PT"/>
        </w:rPr>
      </w:pPr>
      <w:r w:rsidRPr="009B6615">
        <w:rPr>
          <w:rFonts w:ascii="OpenSans" w:hAnsi="OpenSans" w:cs="OpenSans"/>
          <w:color w:val="000000"/>
          <w:sz w:val="22"/>
          <w:szCs w:val="20"/>
          <w:lang w:val="pt-PT"/>
        </w:rPr>
        <w:t>Ao participar neste concurso, os participantes aceitam as regras do concurso, incluídas todas as vinculadas aos direitos de autor.</w:t>
      </w:r>
    </w:p>
    <w:p w:rsidR="004B5A75" w:rsidRPr="009B6615" w:rsidRDefault="004B5A75" w:rsidP="009B6615">
      <w:pPr>
        <w:jc w:val="both"/>
        <w:rPr>
          <w:rFonts w:ascii="OpenSans-Bold" w:hAnsi="OpenSans-Bold" w:cs="OpenSans-Bold"/>
          <w:b/>
          <w:bCs/>
          <w:color w:val="133176"/>
          <w:lang w:val="pt-PT"/>
        </w:rPr>
      </w:pPr>
    </w:p>
    <w:sectPr w:rsidR="004B5A75" w:rsidRPr="009B6615" w:rsidSect="0049135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2552" w:right="1270" w:bottom="1701" w:left="1270" w:header="993" w:footer="85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5A75" w:rsidRDefault="004B5A75" w:rsidP="003E667D">
      <w:r>
        <w:separator/>
      </w:r>
    </w:p>
  </w:endnote>
  <w:endnote w:type="continuationSeparator" w:id="0">
    <w:p w:rsidR="004B5A75" w:rsidRDefault="004B5A75" w:rsidP="003E66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 Sans Semibold">
    <w:altName w:val="DejaVu Sans Condensed"/>
    <w:charset w:val="00"/>
    <w:family w:val="auto"/>
    <w:pitch w:val="variable"/>
    <w:sig w:usb0="00000001" w:usb1="4000205B" w:usb2="00000028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altName w:val="Times New Roman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OpenSans">
    <w:altName w:val="Open Sans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Sans-Bold">
    <w:altName w:val="Open Sans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Sans-Semibold">
    <w:altName w:val="Open Sans Semibol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Sans-Italic">
    <w:altName w:val="Open Sans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SansLight-Italic">
    <w:altName w:val="Open Sans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67" w:type="pct"/>
      <w:tblBorders>
        <w:insideH w:val="single" w:sz="18" w:space="0" w:color="B24B1B"/>
        <w:insideV w:val="single" w:sz="12" w:space="0" w:color="B24B1B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319"/>
      <w:gridCol w:w="8979"/>
    </w:tblGrid>
    <w:tr w:rsidR="00E52A9D" w:rsidRPr="00491351" w:rsidTr="00C86047">
      <w:tc>
        <w:tcPr>
          <w:tcW w:w="169" w:type="pct"/>
        </w:tcPr>
        <w:p w:rsidR="00E52A9D" w:rsidRDefault="00E52A9D" w:rsidP="00444E4A">
          <w:pPr>
            <w:pStyle w:val="10SUDOEPIEDEPAGINA-TEXTO"/>
            <w:jc w:val="left"/>
            <w:rPr>
              <w:rFonts w:eastAsia="Cambria"/>
            </w:rPr>
          </w:pPr>
          <w:r w:rsidRPr="00491351">
            <w:fldChar w:fldCharType="begin"/>
          </w:r>
          <w:r w:rsidRPr="00491351">
            <w:instrText>PAGE   \* MERGEFORMAT</w:instrText>
          </w:r>
          <w:r w:rsidRPr="00491351">
            <w:fldChar w:fldCharType="separate"/>
          </w:r>
          <w:r w:rsidR="00E02F19" w:rsidRPr="00E02F19">
            <w:rPr>
              <w:noProof/>
              <w:lang w:val="es-ES"/>
            </w:rPr>
            <w:t>4</w:t>
          </w:r>
          <w:r w:rsidRPr="00491351">
            <w:fldChar w:fldCharType="end"/>
          </w:r>
        </w:p>
      </w:tc>
      <w:tc>
        <w:tcPr>
          <w:tcW w:w="4831" w:type="pct"/>
        </w:tcPr>
        <w:p w:rsidR="00E52A9D" w:rsidRPr="009B6615" w:rsidRDefault="00E52A9D" w:rsidP="00444E4A">
          <w:pPr>
            <w:pStyle w:val="10SUDOEPIEDEPAGINA-TEXTO"/>
            <w:jc w:val="left"/>
            <w:rPr>
              <w:lang w:val="es-ES"/>
            </w:rPr>
          </w:pPr>
          <w:r w:rsidRPr="00491351">
            <w:rPr>
              <w:color w:val="AE4622"/>
            </w:rPr>
            <w:t xml:space="preserve"> </w:t>
          </w:r>
          <w:r w:rsidR="009B6615" w:rsidRPr="009B6615">
            <w:rPr>
              <w:lang w:val="es-ES"/>
            </w:rPr>
            <w:t>Concurso «</w:t>
          </w:r>
          <w:r w:rsidR="009B6615" w:rsidRPr="009B6615">
            <w:rPr>
              <w:lang w:val="pt-PT"/>
            </w:rPr>
            <w:t>Dia da Cooperação Europe</w:t>
          </w:r>
          <w:r w:rsidR="00E02F19">
            <w:rPr>
              <w:lang w:val="pt-PT"/>
            </w:rPr>
            <w:t>I</w:t>
          </w:r>
          <w:r w:rsidR="009B6615" w:rsidRPr="009B6615">
            <w:rPr>
              <w:lang w:val="pt-PT"/>
            </w:rPr>
            <w:t>a</w:t>
          </w:r>
          <w:r w:rsidR="009B6615" w:rsidRPr="009B6615">
            <w:rPr>
              <w:lang w:val="es-ES"/>
            </w:rPr>
            <w:t>» - Termos</w:t>
          </w:r>
        </w:p>
      </w:tc>
    </w:tr>
  </w:tbl>
  <w:p w:rsidR="00E52A9D" w:rsidRDefault="00E52A9D" w:rsidP="00444E4A">
    <w:pPr>
      <w:pStyle w:val="10SUDOEPIEDEPAGINA-TEXTO"/>
      <w:jc w:val="lef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insideH w:val="single" w:sz="8" w:space="0" w:color="B24B1B"/>
        <w:insideV w:val="single" w:sz="12" w:space="0" w:color="B24B1B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9016"/>
      <w:gridCol w:w="344"/>
    </w:tblGrid>
    <w:tr w:rsidR="00E52A9D" w:rsidRPr="00491351" w:rsidTr="00C86047">
      <w:tc>
        <w:tcPr>
          <w:tcW w:w="4816" w:type="pct"/>
          <w:shd w:val="clear" w:color="auto" w:fill="auto"/>
        </w:tcPr>
        <w:p w:rsidR="00E52A9D" w:rsidRPr="00277D0F" w:rsidRDefault="009B6615" w:rsidP="003B339D">
          <w:pPr>
            <w:pStyle w:val="10SUDOEPIEDEPAGINA-TEXTO"/>
            <w:rPr>
              <w:rFonts w:eastAsia="Cambria"/>
            </w:rPr>
          </w:pPr>
          <w:r w:rsidRPr="009B6615">
            <w:rPr>
              <w:lang w:val="es-ES"/>
            </w:rPr>
            <w:t>Concurso «</w:t>
          </w:r>
          <w:r w:rsidRPr="009B6615">
            <w:rPr>
              <w:lang w:val="pt-PT"/>
            </w:rPr>
            <w:t xml:space="preserve">Dia da Cooperação </w:t>
          </w:r>
          <w:r w:rsidRPr="009B6615">
            <w:rPr>
              <w:lang w:val="pt-PT"/>
            </w:rPr>
            <w:t>Europe</w:t>
          </w:r>
          <w:r w:rsidR="00E02F19">
            <w:rPr>
              <w:lang w:val="pt-PT"/>
            </w:rPr>
            <w:t>I</w:t>
          </w:r>
          <w:bookmarkStart w:id="0" w:name="_GoBack"/>
          <w:bookmarkEnd w:id="0"/>
          <w:r w:rsidRPr="009B6615">
            <w:rPr>
              <w:lang w:val="pt-PT"/>
            </w:rPr>
            <w:t>a</w:t>
          </w:r>
          <w:r w:rsidRPr="009B6615">
            <w:rPr>
              <w:lang w:val="es-ES"/>
            </w:rPr>
            <w:t>» - Termos</w:t>
          </w:r>
        </w:p>
      </w:tc>
      <w:tc>
        <w:tcPr>
          <w:tcW w:w="184" w:type="pct"/>
          <w:shd w:val="clear" w:color="auto" w:fill="auto"/>
        </w:tcPr>
        <w:p w:rsidR="00E52A9D" w:rsidRPr="00277D0F" w:rsidRDefault="00E52A9D" w:rsidP="00444E4A">
          <w:pPr>
            <w:pStyle w:val="10SUDOEPIEDEPAGINA-TEXTO"/>
            <w:rPr>
              <w:rFonts w:eastAsia="Cambria"/>
            </w:rPr>
          </w:pPr>
          <w:r w:rsidRPr="00491351">
            <w:fldChar w:fldCharType="begin"/>
          </w:r>
          <w:r w:rsidRPr="00491351">
            <w:instrText>PAGE   \* MERGEFORMAT</w:instrText>
          </w:r>
          <w:r w:rsidRPr="00491351">
            <w:fldChar w:fldCharType="separate"/>
          </w:r>
          <w:r w:rsidR="00E02F19" w:rsidRPr="00E02F19">
            <w:rPr>
              <w:noProof/>
              <w:lang w:val="es-ES"/>
            </w:rPr>
            <w:t>3</w:t>
          </w:r>
          <w:r w:rsidRPr="00491351">
            <w:fldChar w:fldCharType="end"/>
          </w:r>
        </w:p>
      </w:tc>
    </w:tr>
  </w:tbl>
  <w:p w:rsidR="00E52A9D" w:rsidRDefault="00E52A9D" w:rsidP="00444E4A">
    <w:pPr>
      <w:pStyle w:val="10SUDOEPIEDEPAGINA-TEXTO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2A9D" w:rsidRDefault="00E52A9D">
    <w:pPr>
      <w:pStyle w:val="Piedepgina"/>
    </w:pPr>
    <w:r>
      <w:rPr>
        <w:noProof/>
        <w:lang w:val="es-ES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-3175</wp:posOffset>
          </wp:positionH>
          <wp:positionV relativeFrom="paragraph">
            <wp:posOffset>-339725</wp:posOffset>
          </wp:positionV>
          <wp:extent cx="2219960" cy="827405"/>
          <wp:effectExtent l="0" t="0" r="0" b="0"/>
          <wp:wrapThrough wrapText="bothSides">
            <wp:wrapPolygon edited="0">
              <wp:start x="0" y="0"/>
              <wp:lineTo x="0" y="14588"/>
              <wp:lineTo x="5931" y="15914"/>
              <wp:lineTo x="7414" y="15914"/>
              <wp:lineTo x="11121" y="14588"/>
              <wp:lineTo x="17794" y="11936"/>
              <wp:lineTo x="17794" y="9283"/>
              <wp:lineTo x="15817" y="663"/>
              <wp:lineTo x="15076" y="0"/>
              <wp:lineTo x="0" y="0"/>
            </wp:wrapPolygon>
          </wp:wrapThrough>
          <wp:docPr id="9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9960" cy="827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5A75" w:rsidRDefault="004B5A75" w:rsidP="003E667D">
      <w:r>
        <w:separator/>
      </w:r>
    </w:p>
  </w:footnote>
  <w:footnote w:type="continuationSeparator" w:id="0">
    <w:p w:rsidR="004B5A75" w:rsidRDefault="004B5A75" w:rsidP="003E667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2A9D" w:rsidRDefault="00D1637B">
    <w:pPr>
      <w:pStyle w:val="Encabezado"/>
    </w:pPr>
    <w:r>
      <w:rPr>
        <w:rFonts w:hint="eastAsia"/>
        <w:noProof/>
        <w:lang w:val="es-ES"/>
      </w:rPr>
      <w:drawing>
        <wp:inline distT="0" distB="0" distL="0" distR="0">
          <wp:extent cx="1908000" cy="691304"/>
          <wp:effectExtent l="0" t="0" r="0" b="0"/>
          <wp:docPr id="3" name="Imagen 3" descr="Macintosh HD:Users:creativos1:Desktop:Sudoe_RGB_ERDF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creativos1:Desktop:Sudoe_RGB_ERDF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8000" cy="691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2A9D" w:rsidRDefault="00E52A9D">
    <w:pPr>
      <w:pStyle w:val="Encabezado"/>
    </w:pPr>
    <w:r>
      <w:rPr>
        <w:noProof/>
        <w:lang w:val="es-ES"/>
      </w:rPr>
      <w:drawing>
        <wp:inline distT="0" distB="0" distL="0" distR="0">
          <wp:extent cx="1879600" cy="584200"/>
          <wp:effectExtent l="0" t="0" r="0" b="0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79600" cy="584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2A9D" w:rsidRDefault="00D1637B">
    <w:pPr>
      <w:pStyle w:val="Encabezado"/>
    </w:pPr>
    <w:r>
      <w:rPr>
        <w:rFonts w:hint="eastAsia"/>
        <w:noProof/>
        <w:lang w:val="es-ES"/>
      </w:rPr>
      <w:drawing>
        <wp:inline distT="0" distB="0" distL="0" distR="0" wp14:anchorId="3CC4B289" wp14:editId="6101F7AD">
          <wp:extent cx="2192655" cy="795655"/>
          <wp:effectExtent l="0" t="0" r="0" b="0"/>
          <wp:docPr id="1" name="Imagen 1" descr="Macintosh HD:Users:creativos1:Desktop:Sudoe_RGB_ERDF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creativos1:Desktop:Sudoe_RGB_ERDF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92655" cy="795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E70E81"/>
    <w:multiLevelType w:val="hybridMultilevel"/>
    <w:tmpl w:val="B810F654"/>
    <w:lvl w:ilvl="0" w:tplc="2850DFDC">
      <w:start w:val="1"/>
      <w:numFmt w:val="bullet"/>
      <w:pStyle w:val="13SUDOE-TextoLista"/>
      <w:lvlText w:val=""/>
      <w:lvlJc w:val="left"/>
      <w:pPr>
        <w:tabs>
          <w:tab w:val="num" w:pos="284"/>
        </w:tabs>
        <w:ind w:left="284" w:hanging="284"/>
      </w:pPr>
      <w:rPr>
        <w:rFonts w:ascii="Open Sans Semibold" w:hAnsi="Open Sans Semibold" w:hint="default"/>
        <w:b/>
        <w:bCs/>
        <w:i w:val="0"/>
        <w:iCs w:val="0"/>
        <w:color w:val="B24B1B"/>
        <w:sz w:val="20"/>
        <w:szCs w:val="20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Symbol" w:hAnsi="Symbol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Symbol" w:hAnsi="Symbol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Symbol" w:hAnsi="Symbol" w:hint="default"/>
      </w:rPr>
    </w:lvl>
  </w:abstractNum>
  <w:abstractNum w:abstractNumId="1">
    <w:nsid w:val="1B373FD0"/>
    <w:multiLevelType w:val="hybridMultilevel"/>
    <w:tmpl w:val="B06827D6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FC712C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>
    <w:nsid w:val="3501183B"/>
    <w:multiLevelType w:val="hybridMultilevel"/>
    <w:tmpl w:val="807A475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053926"/>
    <w:multiLevelType w:val="hybridMultilevel"/>
    <w:tmpl w:val="263C1214"/>
    <w:lvl w:ilvl="0" w:tplc="698EE9B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Open Sans Semibold" w:hAnsi="Open Sans Semibold" w:hint="default"/>
        <w:b/>
        <w:bCs/>
        <w:i w:val="0"/>
        <w:iCs w:val="0"/>
        <w:color w:val="F79646"/>
        <w:sz w:val="20"/>
        <w:szCs w:val="20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Symbol" w:hAnsi="Symbol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Symbol" w:hAnsi="Symbol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Symbol" w:hAnsi="Symbol" w:hint="default"/>
      </w:rPr>
    </w:lvl>
  </w:abstractNum>
  <w:abstractNum w:abstractNumId="5">
    <w:nsid w:val="57C73F70"/>
    <w:multiLevelType w:val="hybridMultilevel"/>
    <w:tmpl w:val="FB162108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F5468B7"/>
    <w:multiLevelType w:val="hybridMultilevel"/>
    <w:tmpl w:val="AE906DD8"/>
    <w:lvl w:ilvl="0" w:tplc="7A9C298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E1B6129"/>
    <w:multiLevelType w:val="hybridMultilevel"/>
    <w:tmpl w:val="69C29930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4CF6A34"/>
    <w:multiLevelType w:val="hybridMultilevel"/>
    <w:tmpl w:val="57829C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3"/>
  </w:num>
  <w:num w:numId="5">
    <w:abstractNumId w:val="5"/>
  </w:num>
  <w:num w:numId="6">
    <w:abstractNumId w:val="8"/>
  </w:num>
  <w:num w:numId="7">
    <w:abstractNumId w:val="1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evenAndOddHeaders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5A75"/>
    <w:rsid w:val="00043452"/>
    <w:rsid w:val="0006391C"/>
    <w:rsid w:val="000678A7"/>
    <w:rsid w:val="000713F5"/>
    <w:rsid w:val="00152B8A"/>
    <w:rsid w:val="001B0347"/>
    <w:rsid w:val="001D6374"/>
    <w:rsid w:val="00245015"/>
    <w:rsid w:val="00277D0F"/>
    <w:rsid w:val="002865BA"/>
    <w:rsid w:val="00311F4C"/>
    <w:rsid w:val="00313864"/>
    <w:rsid w:val="003B339D"/>
    <w:rsid w:val="003C22CA"/>
    <w:rsid w:val="003E667D"/>
    <w:rsid w:val="00444E4A"/>
    <w:rsid w:val="00491351"/>
    <w:rsid w:val="0049767D"/>
    <w:rsid w:val="004A3985"/>
    <w:rsid w:val="004B2886"/>
    <w:rsid w:val="004B5A75"/>
    <w:rsid w:val="00511EE8"/>
    <w:rsid w:val="00596D6D"/>
    <w:rsid w:val="006330BE"/>
    <w:rsid w:val="006536E1"/>
    <w:rsid w:val="006E45D6"/>
    <w:rsid w:val="00717FAF"/>
    <w:rsid w:val="00750316"/>
    <w:rsid w:val="007D31FF"/>
    <w:rsid w:val="008567D1"/>
    <w:rsid w:val="008921F4"/>
    <w:rsid w:val="009677B1"/>
    <w:rsid w:val="009B6615"/>
    <w:rsid w:val="00BC6CED"/>
    <w:rsid w:val="00C057D5"/>
    <w:rsid w:val="00C86047"/>
    <w:rsid w:val="00CA6FDC"/>
    <w:rsid w:val="00D1637B"/>
    <w:rsid w:val="00D404B6"/>
    <w:rsid w:val="00D5388E"/>
    <w:rsid w:val="00DD380E"/>
    <w:rsid w:val="00E00078"/>
    <w:rsid w:val="00E02F19"/>
    <w:rsid w:val="00E52A9D"/>
    <w:rsid w:val="00E67CE6"/>
    <w:rsid w:val="00E840C4"/>
    <w:rsid w:val="00F037DE"/>
    <w:rsid w:val="00F331F1"/>
    <w:rsid w:val="00F74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efaultImageDpi w14:val="300"/>
  <w15:docId w15:val="{D965BCCA-8310-4D53-B1DC-707D4EEF95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7TEXTOSUDOE">
    <w:name w:val="7. TEXTO SUDOE"/>
    <w:qFormat/>
    <w:rsid w:val="00E52A9D"/>
    <w:pPr>
      <w:spacing w:after="140" w:line="280" w:lineRule="exact"/>
      <w:jc w:val="both"/>
    </w:pPr>
    <w:rPr>
      <w:rFonts w:ascii="OpenSans" w:hAnsi="OpenSans" w:cs="OpenSans"/>
      <w:color w:val="000000"/>
      <w:sz w:val="22"/>
      <w:lang w:val="es-ES_tradnl"/>
    </w:rPr>
  </w:style>
  <w:style w:type="paragraph" w:customStyle="1" w:styleId="1SUDOE-TtuloPortada">
    <w:name w:val="1. SUDOE-Título Portada"/>
    <w:qFormat/>
    <w:rsid w:val="00511EE8"/>
    <w:rPr>
      <w:rFonts w:ascii="OpenSans-Bold" w:hAnsi="OpenSans-Bold" w:cs="OpenSans-Bold"/>
      <w:b/>
      <w:bCs/>
      <w:color w:val="002087"/>
      <w:sz w:val="36"/>
      <w:szCs w:val="36"/>
      <w:lang w:val="es-ES_tradnl"/>
    </w:rPr>
  </w:style>
  <w:style w:type="paragraph" w:customStyle="1" w:styleId="2SUDOE-SubtituloIdioma">
    <w:name w:val="2. SUDOE-Subtitulo Idioma"/>
    <w:qFormat/>
    <w:rsid w:val="00511EE8"/>
    <w:rPr>
      <w:rFonts w:ascii="OpenSans-Bold" w:hAnsi="OpenSans-Bold" w:cs="OpenSans-Bold"/>
      <w:b/>
      <w:bCs/>
      <w:color w:val="7E8AB6"/>
      <w:sz w:val="28"/>
      <w:szCs w:val="28"/>
      <w:lang w:val="es-ES_tradnl"/>
    </w:rPr>
  </w:style>
  <w:style w:type="paragraph" w:customStyle="1" w:styleId="3SUDOE-SubtituloportadaNaranja">
    <w:name w:val="3. SUDOE-Subtitulo portada Naranja"/>
    <w:qFormat/>
    <w:rsid w:val="00511EE8"/>
    <w:rPr>
      <w:rFonts w:ascii="OpenSans-Bold" w:hAnsi="OpenSans-Bold" w:cs="OpenSans-Bold"/>
      <w:b/>
      <w:bCs/>
      <w:color w:val="B24B1B"/>
      <w:sz w:val="28"/>
      <w:szCs w:val="28"/>
      <w:lang w:val="es-ES_tradnl"/>
    </w:rPr>
  </w:style>
  <w:style w:type="paragraph" w:customStyle="1" w:styleId="4SUDOE-TITULAR">
    <w:name w:val="4. SUDOE - TITULAR"/>
    <w:next w:val="7TEXTOSUDOE"/>
    <w:uiPriority w:val="99"/>
    <w:rsid w:val="00E52A9D"/>
    <w:pPr>
      <w:spacing w:after="360" w:line="360" w:lineRule="exact"/>
    </w:pPr>
    <w:rPr>
      <w:rFonts w:ascii="OpenSans-Bold" w:hAnsi="OpenSans-Bold" w:cs="OpenSans-Bold"/>
      <w:b/>
      <w:bCs/>
      <w:color w:val="002087"/>
      <w:sz w:val="30"/>
      <w:szCs w:val="24"/>
      <w:lang w:val="es-ES_tradnl"/>
    </w:rPr>
  </w:style>
  <w:style w:type="paragraph" w:customStyle="1" w:styleId="5SUDOE-SUBTITULAR1">
    <w:name w:val="5. SUDOE-SUBTITULAR 1"/>
    <w:uiPriority w:val="99"/>
    <w:rsid w:val="00E52A9D"/>
    <w:pPr>
      <w:spacing w:before="280" w:after="140" w:line="280" w:lineRule="exact"/>
    </w:pPr>
    <w:rPr>
      <w:rFonts w:ascii="OpenSans-Bold" w:hAnsi="OpenSans-Bold" w:cs="OpenSans-Bold"/>
      <w:b/>
      <w:bCs/>
      <w:color w:val="002087"/>
      <w:sz w:val="24"/>
      <w:szCs w:val="16"/>
      <w:lang w:val="es-ES_tradnl"/>
    </w:rPr>
  </w:style>
  <w:style w:type="paragraph" w:customStyle="1" w:styleId="6SUDOE-SUBTITULAR2">
    <w:name w:val="6. SUDOE-SUBTITULAR 2"/>
    <w:uiPriority w:val="99"/>
    <w:qFormat/>
    <w:rsid w:val="00E52A9D"/>
    <w:pPr>
      <w:spacing w:before="140" w:after="140" w:line="280" w:lineRule="exact"/>
    </w:pPr>
    <w:rPr>
      <w:rFonts w:ascii="OpenSans-Semibold" w:hAnsi="OpenSans-Semibold" w:cs="OpenSans-Semibold"/>
      <w:color w:val="002087"/>
      <w:sz w:val="22"/>
      <w:szCs w:val="16"/>
      <w:lang w:val="es-ES_tradnl"/>
    </w:rPr>
  </w:style>
  <w:style w:type="paragraph" w:customStyle="1" w:styleId="8SUDOE-DESTACADO">
    <w:name w:val="8. SUDOE-DESTACADO"/>
    <w:uiPriority w:val="99"/>
    <w:qFormat/>
    <w:rsid w:val="00E52A9D"/>
    <w:pPr>
      <w:spacing w:line="280" w:lineRule="exact"/>
    </w:pPr>
    <w:rPr>
      <w:rFonts w:ascii="OpenSans-Italic" w:hAnsi="OpenSans-Italic" w:cs="OpenSans-Italic"/>
      <w:i/>
      <w:iCs/>
      <w:color w:val="000016"/>
      <w:sz w:val="22"/>
      <w:szCs w:val="16"/>
      <w:lang w:val="es-ES_tradnl"/>
    </w:rPr>
  </w:style>
  <w:style w:type="paragraph" w:customStyle="1" w:styleId="9NOTAS">
    <w:name w:val="9. NOTAS"/>
    <w:uiPriority w:val="99"/>
    <w:qFormat/>
    <w:rsid w:val="00BC6CED"/>
    <w:pPr>
      <w:spacing w:line="200" w:lineRule="atLeast"/>
    </w:pPr>
    <w:rPr>
      <w:rFonts w:ascii="OpenSansLight-Italic" w:hAnsi="OpenSansLight-Italic" w:cs="OpenSansLight-Italic"/>
      <w:i/>
      <w:iCs/>
      <w:color w:val="000000"/>
      <w:sz w:val="16"/>
      <w:szCs w:val="12"/>
      <w:lang w:val="es-ES_tradnl"/>
    </w:rPr>
  </w:style>
  <w:style w:type="paragraph" w:customStyle="1" w:styleId="10SUDOEPIEDEPAGINA-TEXTO">
    <w:name w:val="10. SUDOE PIE DE PAGINA-TEXTO"/>
    <w:uiPriority w:val="99"/>
    <w:qFormat/>
    <w:rsid w:val="00BC6CED"/>
    <w:pPr>
      <w:jc w:val="right"/>
    </w:pPr>
    <w:rPr>
      <w:rFonts w:ascii="OpenSans-Semibold" w:hAnsi="OpenSans-Semibold" w:cs="OpenSans-Semibold"/>
      <w:b/>
      <w:bCs/>
      <w:caps/>
      <w:color w:val="002087"/>
      <w:sz w:val="16"/>
      <w:szCs w:val="14"/>
      <w:lang w:val="es-ES_tradnl"/>
    </w:rPr>
  </w:style>
  <w:style w:type="paragraph" w:customStyle="1" w:styleId="11SudoeTABLAS">
    <w:name w:val="11. Sudoe TABLAS"/>
    <w:basedOn w:val="7TEXTOSUDOE"/>
    <w:qFormat/>
    <w:rsid w:val="00BC6CED"/>
    <w:pPr>
      <w:tabs>
        <w:tab w:val="left" w:pos="2835"/>
        <w:tab w:val="left" w:pos="5670"/>
      </w:tabs>
      <w:jc w:val="left"/>
    </w:pPr>
    <w:rPr>
      <w:lang w:val="es-ES"/>
    </w:rPr>
  </w:style>
  <w:style w:type="paragraph" w:customStyle="1" w:styleId="12SudoeIndice">
    <w:name w:val="12. Sudoe Indice"/>
    <w:basedOn w:val="7TEXTOSUDOE"/>
    <w:rsid w:val="009677B1"/>
    <w:pPr>
      <w:tabs>
        <w:tab w:val="left" w:pos="567"/>
        <w:tab w:val="left" w:leader="dot" w:pos="8505"/>
      </w:tabs>
      <w:spacing w:after="0"/>
    </w:pPr>
    <w:rPr>
      <w:lang w:val="es-ES"/>
    </w:rPr>
  </w:style>
  <w:style w:type="character" w:styleId="Nmerodepgina">
    <w:name w:val="page number"/>
    <w:basedOn w:val="Fuentedeprrafopredeter"/>
    <w:uiPriority w:val="99"/>
    <w:semiHidden/>
    <w:unhideWhenUsed/>
    <w:rsid w:val="00444E4A"/>
  </w:style>
  <w:style w:type="table" w:styleId="Sombreadoclaro-nfasis1">
    <w:name w:val="Light Shading Accent 1"/>
    <w:basedOn w:val="Tablanormal"/>
    <w:uiPriority w:val="60"/>
    <w:rsid w:val="00444E4A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customStyle="1" w:styleId="13SUDOE-TextoLista">
    <w:name w:val="13. SUDOE - Texto Lista"/>
    <w:basedOn w:val="7TEXTOSUDOE"/>
    <w:qFormat/>
    <w:rsid w:val="009677B1"/>
    <w:pPr>
      <w:numPr>
        <w:numId w:val="2"/>
      </w:numPr>
      <w:spacing w:after="0"/>
      <w:jc w:val="left"/>
    </w:pPr>
  </w:style>
  <w:style w:type="paragraph" w:styleId="Encabezado">
    <w:name w:val="header"/>
    <w:basedOn w:val="Normal"/>
    <w:link w:val="EncabezadoCar"/>
    <w:uiPriority w:val="99"/>
    <w:unhideWhenUsed/>
    <w:rsid w:val="00C8604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86047"/>
  </w:style>
  <w:style w:type="paragraph" w:styleId="Piedepgina">
    <w:name w:val="footer"/>
    <w:basedOn w:val="Normal"/>
    <w:link w:val="PiedepginaCar"/>
    <w:uiPriority w:val="99"/>
    <w:unhideWhenUsed/>
    <w:rsid w:val="00C8604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86047"/>
  </w:style>
  <w:style w:type="paragraph" w:styleId="Textodeglobo">
    <w:name w:val="Balloon Text"/>
    <w:basedOn w:val="Normal"/>
    <w:link w:val="TextodegloboCar"/>
    <w:uiPriority w:val="99"/>
    <w:semiHidden/>
    <w:unhideWhenUsed/>
    <w:rsid w:val="00BC6CE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link w:val="Textodeglobo"/>
    <w:uiPriority w:val="99"/>
    <w:semiHidden/>
    <w:rsid w:val="00BC6CED"/>
    <w:rPr>
      <w:rFonts w:ascii="Lucida Grande" w:hAnsi="Lucida Grande" w:cs="Lucida Grande"/>
      <w:sz w:val="18"/>
      <w:szCs w:val="18"/>
    </w:rPr>
  </w:style>
  <w:style w:type="paragraph" w:customStyle="1" w:styleId="4TITULAR">
    <w:name w:val="4. TITULAR"/>
    <w:basedOn w:val="Normal"/>
    <w:uiPriority w:val="99"/>
    <w:rsid w:val="00E52A9D"/>
    <w:pPr>
      <w:widowControl w:val="0"/>
      <w:autoSpaceDE w:val="0"/>
      <w:autoSpaceDN w:val="0"/>
      <w:adjustRightInd w:val="0"/>
      <w:spacing w:line="320" w:lineRule="atLeast"/>
      <w:textAlignment w:val="center"/>
    </w:pPr>
    <w:rPr>
      <w:rFonts w:ascii="OpenSans-Bold" w:hAnsi="OpenSans-Bold" w:cs="OpenSans-Bold"/>
      <w:b/>
      <w:bCs/>
      <w:color w:val="0032FF"/>
    </w:rPr>
  </w:style>
  <w:style w:type="paragraph" w:customStyle="1" w:styleId="5SUBTITULAR1">
    <w:name w:val="5. SUBTITULAR 1"/>
    <w:basedOn w:val="Normal"/>
    <w:uiPriority w:val="99"/>
    <w:rsid w:val="00E52A9D"/>
    <w:pPr>
      <w:widowControl w:val="0"/>
      <w:autoSpaceDE w:val="0"/>
      <w:autoSpaceDN w:val="0"/>
      <w:adjustRightInd w:val="0"/>
      <w:spacing w:line="240" w:lineRule="atLeast"/>
      <w:textAlignment w:val="center"/>
    </w:pPr>
    <w:rPr>
      <w:rFonts w:ascii="OpenSans-Bold" w:hAnsi="OpenSans-Bold" w:cs="OpenSans-Bold"/>
      <w:b/>
      <w:bCs/>
      <w:color w:val="0032FF"/>
      <w:sz w:val="16"/>
      <w:szCs w:val="16"/>
    </w:rPr>
  </w:style>
  <w:style w:type="paragraph" w:customStyle="1" w:styleId="7TEXTO">
    <w:name w:val="7. TEXTO"/>
    <w:basedOn w:val="Normal"/>
    <w:uiPriority w:val="99"/>
    <w:rsid w:val="00E52A9D"/>
    <w:pPr>
      <w:widowControl w:val="0"/>
      <w:autoSpaceDE w:val="0"/>
      <w:autoSpaceDN w:val="0"/>
      <w:adjustRightInd w:val="0"/>
      <w:spacing w:line="240" w:lineRule="atLeast"/>
      <w:jc w:val="both"/>
      <w:textAlignment w:val="center"/>
    </w:pPr>
    <w:rPr>
      <w:rFonts w:ascii="OpenSans" w:hAnsi="OpenSans" w:cs="OpenSans"/>
      <w:color w:val="000000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4B5A75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0639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a\AppData\Local\Temp\7zO861ABC23\Sudoe_A4_Informes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AF481AE-DA18-4FCE-A456-5AA66A8FDE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Sudoe_A4_Informes</Template>
  <TotalTime>0</TotalTime>
  <Pages>4</Pages>
  <Words>965</Words>
  <Characters>5308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[Título del documento]</vt:lpstr>
    </vt:vector>
  </TitlesOfParts>
  <Company>asd</Company>
  <LinksUpToDate>false</LinksUpToDate>
  <CharactersWithSpaces>6261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[Título del documento]</dc:title>
  <dc:subject/>
  <dc:creator>Andrea Rodriguez</dc:creator>
  <cp:keywords/>
  <dc:description/>
  <cp:lastModifiedBy>Andrea Rodriguez</cp:lastModifiedBy>
  <cp:revision>3</cp:revision>
  <cp:lastPrinted>2015-11-05T12:29:00Z</cp:lastPrinted>
  <dcterms:created xsi:type="dcterms:W3CDTF">2020-07-08T13:06:00Z</dcterms:created>
  <dcterms:modified xsi:type="dcterms:W3CDTF">2020-07-08T13:14:00Z</dcterms:modified>
</cp:coreProperties>
</file>